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749FE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Wykonawca/pieczątka:</w:t>
      </w:r>
    </w:p>
    <w:p w14:paraId="6C8E66CB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</w:rPr>
      </w:pPr>
    </w:p>
    <w:p w14:paraId="2E0A6B90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</w:rPr>
      </w:pPr>
    </w:p>
    <w:p w14:paraId="60CD49DA" w14:textId="77777777" w:rsidR="009B1D40" w:rsidRPr="009B1D40" w:rsidRDefault="009B1D40" w:rsidP="009B1D40">
      <w:pPr>
        <w:spacing w:line="276" w:lineRule="auto"/>
        <w:jc w:val="right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Załącznik nr 2</w:t>
      </w:r>
    </w:p>
    <w:p w14:paraId="3E972888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</w:rPr>
      </w:pPr>
    </w:p>
    <w:p w14:paraId="47FAB84E" w14:textId="77777777" w:rsidR="009B1D40" w:rsidRPr="009B1D40" w:rsidRDefault="009B1D40" w:rsidP="009B1D40">
      <w:pPr>
        <w:suppressAutoHyphens/>
        <w:spacing w:line="276" w:lineRule="auto"/>
        <w:rPr>
          <w:rFonts w:ascii="Times New Roman" w:hAnsi="Times New Roman" w:cs="Times New Roman"/>
        </w:rPr>
      </w:pPr>
    </w:p>
    <w:p w14:paraId="787D6C70" w14:textId="77777777" w:rsidR="009B1D40" w:rsidRPr="009B1D40" w:rsidRDefault="009B1D40" w:rsidP="009B1D40">
      <w:pPr>
        <w:suppressAutoHyphens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B1D40">
        <w:rPr>
          <w:rFonts w:ascii="Times New Roman" w:hAnsi="Times New Roman" w:cs="Times New Roman"/>
        </w:rPr>
        <w:t xml:space="preserve">  </w:t>
      </w:r>
      <w:r w:rsidRPr="009B1D40">
        <w:rPr>
          <w:rFonts w:ascii="Times New Roman" w:hAnsi="Times New Roman" w:cs="Times New Roman"/>
          <w:b/>
          <w:sz w:val="28"/>
          <w:szCs w:val="28"/>
          <w:lang w:eastAsia="ar-SA"/>
        </w:rPr>
        <w:t>Oświadczenie o braku powiązań osobowych lub kapitałowych</w:t>
      </w:r>
    </w:p>
    <w:p w14:paraId="7EB5F84C" w14:textId="77777777" w:rsidR="009B1D40" w:rsidRPr="009B1D40" w:rsidRDefault="009B1D40" w:rsidP="009B1D40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2603864E" w14:textId="48E799ED" w:rsidR="009B1D40" w:rsidRPr="009B1D40" w:rsidRDefault="009B1D40" w:rsidP="009B1D40">
      <w:pPr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W odpowiedzi na zapytanie ofertowe ………………</w:t>
      </w:r>
      <w:r w:rsidR="00C52506">
        <w:rPr>
          <w:rFonts w:ascii="Times New Roman" w:hAnsi="Times New Roman" w:cs="Times New Roman"/>
        </w:rPr>
        <w:t>d</w:t>
      </w:r>
      <w:r w:rsidRPr="009B1D40">
        <w:rPr>
          <w:rFonts w:ascii="Times New Roman" w:hAnsi="Times New Roman" w:cs="Times New Roman"/>
        </w:rPr>
        <w:t>otyczące ……………………</w:t>
      </w:r>
      <w:r w:rsidR="00C52506">
        <w:rPr>
          <w:rFonts w:ascii="Times New Roman" w:hAnsi="Times New Roman" w:cs="Times New Roman"/>
        </w:rPr>
        <w:t>…………</w:t>
      </w:r>
      <w:r w:rsidRPr="009B1D40">
        <w:rPr>
          <w:rFonts w:ascii="Times New Roman" w:hAnsi="Times New Roman" w:cs="Times New Roman"/>
        </w:rPr>
        <w:t xml:space="preserve">., </w:t>
      </w:r>
      <w:r w:rsidRPr="009B1D40">
        <w:rPr>
          <w:rFonts w:ascii="Times New Roman" w:hAnsi="Times New Roman" w:cs="Times New Roman"/>
          <w:b/>
        </w:rPr>
        <w:t>oświadczam, że jako Oferent nie jestem powiązany/a z Zamawiającym osobowo lub kapitałowo.</w:t>
      </w:r>
    </w:p>
    <w:p w14:paraId="70441A33" w14:textId="77777777" w:rsidR="009B1D40" w:rsidRPr="009B1D40" w:rsidRDefault="009B1D40" w:rsidP="009B1D40">
      <w:pPr>
        <w:spacing w:before="240" w:after="120" w:line="276" w:lineRule="auto"/>
        <w:jc w:val="both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 przeprowadzeniem procedury wyboru wykonawcy a wykonawcą, polegające w szczególności na:</w:t>
      </w:r>
    </w:p>
    <w:p w14:paraId="7FAE1BBF" w14:textId="77777777" w:rsidR="009B1D40" w:rsidRPr="009B1D40" w:rsidRDefault="009B1D40" w:rsidP="009B1D40">
      <w:pPr>
        <w:numPr>
          <w:ilvl w:val="0"/>
          <w:numId w:val="20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uczestniczeniu w spółce jako wspólnik spółki cywilnej lub spółki osobowej,</w:t>
      </w:r>
    </w:p>
    <w:p w14:paraId="556B6D17" w14:textId="77777777" w:rsidR="009B1D40" w:rsidRPr="009B1D40" w:rsidRDefault="009B1D40" w:rsidP="009B1D40">
      <w:pPr>
        <w:numPr>
          <w:ilvl w:val="0"/>
          <w:numId w:val="20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posiadaniu co najmniej 10 % udziałów lub akcji,</w:t>
      </w:r>
    </w:p>
    <w:p w14:paraId="1544EB31" w14:textId="77777777" w:rsidR="009B1D40" w:rsidRPr="009B1D40" w:rsidRDefault="009B1D40" w:rsidP="009B1D40">
      <w:pPr>
        <w:numPr>
          <w:ilvl w:val="0"/>
          <w:numId w:val="20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pełnieniu funkcji członka organu nadzorczego lub zarządzającego, prokurenta, pełnomocnika,</w:t>
      </w:r>
    </w:p>
    <w:p w14:paraId="0FFF767E" w14:textId="77777777" w:rsidR="009B1D40" w:rsidRPr="009B1D40" w:rsidRDefault="009B1D40" w:rsidP="009B1D40">
      <w:pPr>
        <w:numPr>
          <w:ilvl w:val="0"/>
          <w:numId w:val="20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56718262" w14:textId="77777777" w:rsidR="009B1D40" w:rsidRPr="009B1D40" w:rsidRDefault="009B1D40" w:rsidP="009B1D40">
      <w:pPr>
        <w:spacing w:before="240" w:after="120" w:line="276" w:lineRule="auto"/>
        <w:jc w:val="both"/>
        <w:rPr>
          <w:rFonts w:ascii="Times New Roman" w:hAnsi="Times New Roman" w:cs="Times New Roman"/>
        </w:rPr>
      </w:pPr>
    </w:p>
    <w:p w14:paraId="5BA3D5CC" w14:textId="77777777" w:rsidR="009B1D40" w:rsidRPr="009B1D40" w:rsidRDefault="009B1D40" w:rsidP="009B1D40">
      <w:pPr>
        <w:spacing w:before="240" w:line="276" w:lineRule="auto"/>
        <w:ind w:left="6373"/>
        <w:jc w:val="both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………………………………..</w:t>
      </w:r>
    </w:p>
    <w:p w14:paraId="374DD80A" w14:textId="77777777" w:rsidR="009B1D40" w:rsidRPr="009B1D40" w:rsidRDefault="009B1D40" w:rsidP="009B1D40">
      <w:pPr>
        <w:spacing w:after="120" w:line="276" w:lineRule="auto"/>
        <w:ind w:left="6373"/>
        <w:jc w:val="center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podpis upoważnionego przedstawiciela Oferenta</w:t>
      </w:r>
    </w:p>
    <w:p w14:paraId="4065C4CF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B3C167D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B37725A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92AE8B2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E2DD433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F3272B6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D675CDA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161DB88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22FBD0F" w14:textId="77777777" w:rsidR="009B1D40" w:rsidRPr="009B1D40" w:rsidRDefault="009B1D40" w:rsidP="009B1D40">
      <w:pPr>
        <w:suppressAutoHyphens/>
        <w:spacing w:line="276" w:lineRule="auto"/>
        <w:jc w:val="both"/>
        <w:rPr>
          <w:rFonts w:ascii="Times New Roman" w:hAnsi="Times New Roman" w:cs="Times New Roman"/>
          <w:lang w:eastAsia="ar-SA"/>
        </w:rPr>
      </w:pPr>
      <w:r w:rsidRPr="009B1D40">
        <w:rPr>
          <w:rFonts w:ascii="Times New Roman" w:hAnsi="Times New Roman" w:cs="Times New Roman"/>
          <w:lang w:eastAsia="ar-SA"/>
        </w:rPr>
        <w:t>…………………………….</w:t>
      </w:r>
      <w:r w:rsidRPr="009B1D40">
        <w:rPr>
          <w:rFonts w:ascii="Times New Roman" w:hAnsi="Times New Roman" w:cs="Times New Roman"/>
          <w:lang w:eastAsia="ar-SA"/>
        </w:rPr>
        <w:tab/>
      </w:r>
      <w:r w:rsidRPr="009B1D40">
        <w:rPr>
          <w:rFonts w:ascii="Times New Roman" w:hAnsi="Times New Roman" w:cs="Times New Roman"/>
          <w:lang w:eastAsia="ar-SA"/>
        </w:rPr>
        <w:tab/>
      </w:r>
      <w:r w:rsidRPr="009B1D40">
        <w:rPr>
          <w:rFonts w:ascii="Times New Roman" w:hAnsi="Times New Roman" w:cs="Times New Roman"/>
          <w:lang w:eastAsia="ar-SA"/>
        </w:rPr>
        <w:tab/>
      </w:r>
      <w:r w:rsidRPr="009B1D40">
        <w:rPr>
          <w:rFonts w:ascii="Times New Roman" w:hAnsi="Times New Roman" w:cs="Times New Roman"/>
          <w:lang w:eastAsia="ar-SA"/>
        </w:rPr>
        <w:tab/>
        <w:t xml:space="preserve"> </w:t>
      </w:r>
      <w:r w:rsidRPr="009B1D40">
        <w:rPr>
          <w:rFonts w:ascii="Times New Roman" w:hAnsi="Times New Roman" w:cs="Times New Roman"/>
          <w:lang w:eastAsia="ar-SA"/>
        </w:rPr>
        <w:tab/>
        <w:t>…………………,…………..</w:t>
      </w:r>
    </w:p>
    <w:p w14:paraId="3C74BB52" w14:textId="77777777" w:rsidR="009B1D40" w:rsidRPr="009B1D40" w:rsidRDefault="009B1D40" w:rsidP="009B1D40">
      <w:pPr>
        <w:suppressAutoHyphens/>
        <w:spacing w:after="60" w:line="276" w:lineRule="auto"/>
        <w:jc w:val="both"/>
        <w:rPr>
          <w:rFonts w:ascii="Times New Roman" w:hAnsi="Times New Roman" w:cs="Times New Roman"/>
          <w:i/>
          <w:sz w:val="16"/>
          <w:szCs w:val="16"/>
          <w:lang w:eastAsia="ar-SA"/>
        </w:rPr>
      </w:pP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>(pieczęć Wykonawcy)</w:t>
      </w: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ab/>
        <w:t xml:space="preserve"> (miejscowość, data)</w:t>
      </w:r>
    </w:p>
    <w:p w14:paraId="65430E94" w14:textId="77777777" w:rsidR="009B1D40" w:rsidRPr="009B1D40" w:rsidRDefault="009B1D40" w:rsidP="009B1D40">
      <w:pPr>
        <w:suppressAutoHyphens/>
        <w:spacing w:line="276" w:lineRule="auto"/>
        <w:jc w:val="center"/>
        <w:rPr>
          <w:rFonts w:ascii="Times New Roman" w:hAnsi="Times New Roman" w:cs="Times New Roman"/>
          <w:lang w:eastAsia="ar-SA"/>
        </w:rPr>
      </w:pPr>
    </w:p>
    <w:p w14:paraId="58934324" w14:textId="77777777" w:rsidR="006F6858" w:rsidRPr="00FD14D8" w:rsidRDefault="006F6858" w:rsidP="00FD14D8"/>
    <w:sectPr w:rsidR="006F6858" w:rsidRPr="00FD14D8" w:rsidSect="009E4A2E">
      <w:footerReference w:type="default" r:id="rId7"/>
      <w:headerReference w:type="first" r:id="rId8"/>
      <w:footerReference w:type="first" r:id="rId9"/>
      <w:pgSz w:w="11906" w:h="16838" w:code="9"/>
      <w:pgMar w:top="1440" w:right="1080" w:bottom="1440" w:left="1080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2BE3B" w14:textId="77777777" w:rsidR="002641D9" w:rsidRDefault="002641D9">
      <w:r>
        <w:separator/>
      </w:r>
    </w:p>
  </w:endnote>
  <w:endnote w:type="continuationSeparator" w:id="0">
    <w:p w14:paraId="65B1B119" w14:textId="77777777" w:rsidR="002641D9" w:rsidRDefault="0026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3E72" w14:textId="77777777" w:rsidR="006F6858" w:rsidRPr="00124D4A" w:rsidRDefault="009E74C3" w:rsidP="00124D4A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0" allowOverlap="1" wp14:anchorId="3172E291" wp14:editId="1F6AB21D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3" name="Obraz 53" descr="listownik-mono-Pomorskie-FE-UMWP-UE-EFSI-RPO2014-2020-2015-s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3" descr="listownik-mono-Pomorskie-FE-UMWP-UE-EFSI-RPO2014-2020-2015-s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F0FD9" w14:textId="77777777" w:rsidR="006F6858" w:rsidRPr="002F03FB" w:rsidRDefault="009E74C3" w:rsidP="00B01F08">
    <w:pPr>
      <w:pStyle w:val="Stopka"/>
      <w:rPr>
        <w:rFonts w:ascii="Myriad Pro" w:hAnsi="Myriad Pro" w:cs="Myriad Pro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70B4CDE9" wp14:editId="634C462C">
          <wp:simplePos x="0" y="0"/>
          <wp:positionH relativeFrom="column">
            <wp:posOffset>5486400</wp:posOffset>
          </wp:positionH>
          <wp:positionV relativeFrom="paragraph">
            <wp:posOffset>-5080</wp:posOffset>
          </wp:positionV>
          <wp:extent cx="414020" cy="57150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2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6858" w:rsidRPr="002F03FB">
      <w:rPr>
        <w:rFonts w:ascii="Myriad Pro" w:hAnsi="Myriad Pro" w:cs="Myriad Pro"/>
        <w:b/>
        <w:bCs/>
        <w:sz w:val="20"/>
        <w:szCs w:val="20"/>
      </w:rPr>
      <w:t>Regionalny Program Operacyjny Województwa Pomorskiego na lata 2014-2020</w:t>
    </w:r>
    <w:r w:rsidR="006F6858">
      <w:rPr>
        <w:rFonts w:ascii="Myriad Pro" w:hAnsi="Myriad Pro" w:cs="Myriad Pro"/>
        <w:b/>
        <w:bCs/>
        <w:sz w:val="20"/>
        <w:szCs w:val="20"/>
      </w:rPr>
      <w:t xml:space="preserve">  </w:t>
    </w:r>
  </w:p>
  <w:p w14:paraId="01DFF7F7" w14:textId="77777777" w:rsidR="006F6858" w:rsidRPr="005C7934" w:rsidRDefault="006F6858" w:rsidP="0009370E">
    <w:pPr>
      <w:pStyle w:val="Stopka"/>
      <w:jc w:val="right"/>
      <w:rPr>
        <w:rFonts w:ascii="Calibri" w:hAnsi="Calibri" w:cs="Calibri"/>
      </w:rPr>
    </w:pPr>
    <w:r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tab/>
    </w:r>
    <w:r w:rsidRPr="0009370E">
      <w:rPr>
        <w:sz w:val="18"/>
        <w:szCs w:val="18"/>
      </w:rPr>
      <w:t xml:space="preserve">  </w:t>
    </w:r>
    <w:r w:rsidRPr="0009370E">
      <w:rPr>
        <w:rFonts w:ascii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0C38A" w14:textId="77777777" w:rsidR="002641D9" w:rsidRDefault="002641D9">
      <w:r>
        <w:separator/>
      </w:r>
    </w:p>
  </w:footnote>
  <w:footnote w:type="continuationSeparator" w:id="0">
    <w:p w14:paraId="76379E2B" w14:textId="77777777" w:rsidR="002641D9" w:rsidRDefault="00264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9FCA0" w14:textId="77777777" w:rsidR="006F6858" w:rsidRDefault="009E74C3" w:rsidP="001B4469">
    <w:pPr>
      <w:pStyle w:val="Nagwek"/>
      <w:pBdr>
        <w:bottom w:val="single" w:sz="12" w:space="1" w:color="auto"/>
      </w:pBdr>
      <w:jc w:val="center"/>
    </w:pPr>
    <w:r>
      <w:rPr>
        <w:noProof/>
      </w:rPr>
      <w:drawing>
        <wp:inline distT="0" distB="0" distL="0" distR="0" wp14:anchorId="5B3FC96A" wp14:editId="391EE144">
          <wp:extent cx="5019675" cy="5334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96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D794A" w14:textId="77777777" w:rsidR="006F6858" w:rsidRDefault="006F6858" w:rsidP="001B446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971B9"/>
    <w:multiLevelType w:val="multilevel"/>
    <w:tmpl w:val="20966F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D31281"/>
    <w:multiLevelType w:val="multilevel"/>
    <w:tmpl w:val="2C18DD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7212CB"/>
    <w:multiLevelType w:val="multilevel"/>
    <w:tmpl w:val="49B047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80622D"/>
    <w:multiLevelType w:val="multilevel"/>
    <w:tmpl w:val="598497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C23724"/>
    <w:multiLevelType w:val="multilevel"/>
    <w:tmpl w:val="5FE0B1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3104A1"/>
    <w:multiLevelType w:val="multilevel"/>
    <w:tmpl w:val="97C4B2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4C319D"/>
    <w:multiLevelType w:val="multilevel"/>
    <w:tmpl w:val="2D9E53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3F2D48"/>
    <w:multiLevelType w:val="hybridMultilevel"/>
    <w:tmpl w:val="08AC29BE"/>
    <w:lvl w:ilvl="0" w:tplc="D07E076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710BB9"/>
    <w:multiLevelType w:val="multilevel"/>
    <w:tmpl w:val="CEBEF9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1E5918"/>
    <w:multiLevelType w:val="hybridMultilevel"/>
    <w:tmpl w:val="8A66CE5C"/>
    <w:lvl w:ilvl="0" w:tplc="A44A170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 w15:restartNumberingAfterBreak="0">
    <w:nsid w:val="48AF1C4E"/>
    <w:multiLevelType w:val="multilevel"/>
    <w:tmpl w:val="3154C3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F61F0E"/>
    <w:multiLevelType w:val="multilevel"/>
    <w:tmpl w:val="016260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36B05AA"/>
    <w:multiLevelType w:val="hybridMultilevel"/>
    <w:tmpl w:val="0EE273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6445A"/>
    <w:multiLevelType w:val="hybridMultilevel"/>
    <w:tmpl w:val="D72EC1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11530B9"/>
    <w:multiLevelType w:val="multilevel"/>
    <w:tmpl w:val="D9E47E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D603F87"/>
    <w:multiLevelType w:val="hybridMultilevel"/>
    <w:tmpl w:val="9A425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35484"/>
    <w:multiLevelType w:val="hybridMultilevel"/>
    <w:tmpl w:val="3ADEDC16"/>
    <w:lvl w:ilvl="0" w:tplc="F2A67670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76649F3"/>
    <w:multiLevelType w:val="hybridMultilevel"/>
    <w:tmpl w:val="30687514"/>
    <w:lvl w:ilvl="0" w:tplc="E36686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7CC132B"/>
    <w:multiLevelType w:val="multilevel"/>
    <w:tmpl w:val="37369D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86E6427"/>
    <w:multiLevelType w:val="multilevel"/>
    <w:tmpl w:val="DAAEEB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19"/>
  </w:num>
  <w:num w:numId="4">
    <w:abstractNumId w:val="8"/>
  </w:num>
  <w:num w:numId="5">
    <w:abstractNumId w:val="14"/>
  </w:num>
  <w:num w:numId="6">
    <w:abstractNumId w:val="3"/>
  </w:num>
  <w:num w:numId="7">
    <w:abstractNumId w:val="5"/>
  </w:num>
  <w:num w:numId="8">
    <w:abstractNumId w:val="0"/>
  </w:num>
  <w:num w:numId="9">
    <w:abstractNumId w:val="18"/>
  </w:num>
  <w:num w:numId="10">
    <w:abstractNumId w:val="1"/>
  </w:num>
  <w:num w:numId="11">
    <w:abstractNumId w:val="11"/>
  </w:num>
  <w:num w:numId="12">
    <w:abstractNumId w:val="10"/>
  </w:num>
  <w:num w:numId="13">
    <w:abstractNumId w:val="4"/>
  </w:num>
  <w:num w:numId="14">
    <w:abstractNumId w:val="9"/>
  </w:num>
  <w:num w:numId="15">
    <w:abstractNumId w:val="13"/>
  </w:num>
  <w:num w:numId="16">
    <w:abstractNumId w:val="7"/>
  </w:num>
  <w:num w:numId="17">
    <w:abstractNumId w:val="16"/>
  </w:num>
  <w:num w:numId="18">
    <w:abstractNumId w:val="15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ED"/>
    <w:rsid w:val="00016CBA"/>
    <w:rsid w:val="00061F20"/>
    <w:rsid w:val="00080D83"/>
    <w:rsid w:val="0009370E"/>
    <w:rsid w:val="000D283E"/>
    <w:rsid w:val="00100DBB"/>
    <w:rsid w:val="00124D4A"/>
    <w:rsid w:val="00130B23"/>
    <w:rsid w:val="001317DB"/>
    <w:rsid w:val="001B210F"/>
    <w:rsid w:val="001B4469"/>
    <w:rsid w:val="00241C1F"/>
    <w:rsid w:val="002425AE"/>
    <w:rsid w:val="002641D9"/>
    <w:rsid w:val="002C6347"/>
    <w:rsid w:val="002D05BE"/>
    <w:rsid w:val="002D3D9D"/>
    <w:rsid w:val="002F03FB"/>
    <w:rsid w:val="00320AAC"/>
    <w:rsid w:val="00325198"/>
    <w:rsid w:val="0035482A"/>
    <w:rsid w:val="003619F2"/>
    <w:rsid w:val="00365820"/>
    <w:rsid w:val="003C554F"/>
    <w:rsid w:val="003C6E58"/>
    <w:rsid w:val="0040149C"/>
    <w:rsid w:val="00414478"/>
    <w:rsid w:val="004861BD"/>
    <w:rsid w:val="00492BD3"/>
    <w:rsid w:val="004B70BD"/>
    <w:rsid w:val="004C0F1B"/>
    <w:rsid w:val="0052111D"/>
    <w:rsid w:val="00537F26"/>
    <w:rsid w:val="005760A9"/>
    <w:rsid w:val="00594464"/>
    <w:rsid w:val="005A0BC7"/>
    <w:rsid w:val="005A2B4D"/>
    <w:rsid w:val="005B1641"/>
    <w:rsid w:val="005C572F"/>
    <w:rsid w:val="005C7934"/>
    <w:rsid w:val="00621F12"/>
    <w:rsid w:val="00622781"/>
    <w:rsid w:val="00640BFF"/>
    <w:rsid w:val="006666ED"/>
    <w:rsid w:val="00674AF9"/>
    <w:rsid w:val="0069621B"/>
    <w:rsid w:val="006F209E"/>
    <w:rsid w:val="006F6858"/>
    <w:rsid w:val="00723777"/>
    <w:rsid w:val="00727F94"/>
    <w:rsid w:val="007337EB"/>
    <w:rsid w:val="00745D18"/>
    <w:rsid w:val="00776530"/>
    <w:rsid w:val="00791E8E"/>
    <w:rsid w:val="007A0109"/>
    <w:rsid w:val="007B2500"/>
    <w:rsid w:val="007D61D6"/>
    <w:rsid w:val="007E1B19"/>
    <w:rsid w:val="007F3623"/>
    <w:rsid w:val="00827311"/>
    <w:rsid w:val="00834BB4"/>
    <w:rsid w:val="00835187"/>
    <w:rsid w:val="00856E3A"/>
    <w:rsid w:val="008945D9"/>
    <w:rsid w:val="008B4C46"/>
    <w:rsid w:val="008C139A"/>
    <w:rsid w:val="0092049E"/>
    <w:rsid w:val="009933E9"/>
    <w:rsid w:val="009B1D40"/>
    <w:rsid w:val="009C559B"/>
    <w:rsid w:val="009D71C1"/>
    <w:rsid w:val="009E4A2E"/>
    <w:rsid w:val="009E74C3"/>
    <w:rsid w:val="009F2CF0"/>
    <w:rsid w:val="00A04690"/>
    <w:rsid w:val="00A40DD3"/>
    <w:rsid w:val="00A8311B"/>
    <w:rsid w:val="00A84E0D"/>
    <w:rsid w:val="00AF6F26"/>
    <w:rsid w:val="00B01F08"/>
    <w:rsid w:val="00B16E8F"/>
    <w:rsid w:val="00B30401"/>
    <w:rsid w:val="00B44A2C"/>
    <w:rsid w:val="00B6637D"/>
    <w:rsid w:val="00BB76D0"/>
    <w:rsid w:val="00BC363C"/>
    <w:rsid w:val="00C068F5"/>
    <w:rsid w:val="00C52506"/>
    <w:rsid w:val="00C62C24"/>
    <w:rsid w:val="00C635B6"/>
    <w:rsid w:val="00C944D5"/>
    <w:rsid w:val="00CA20F9"/>
    <w:rsid w:val="00CC263D"/>
    <w:rsid w:val="00CE005B"/>
    <w:rsid w:val="00CF1A4A"/>
    <w:rsid w:val="00D0361A"/>
    <w:rsid w:val="00D0675F"/>
    <w:rsid w:val="00D30ADD"/>
    <w:rsid w:val="00D341A9"/>
    <w:rsid w:val="00D43A0D"/>
    <w:rsid w:val="00D46867"/>
    <w:rsid w:val="00D526F3"/>
    <w:rsid w:val="00DC733E"/>
    <w:rsid w:val="00DF57BE"/>
    <w:rsid w:val="00E06500"/>
    <w:rsid w:val="00E17FCC"/>
    <w:rsid w:val="00E57060"/>
    <w:rsid w:val="00E87616"/>
    <w:rsid w:val="00E92047"/>
    <w:rsid w:val="00EA5C16"/>
    <w:rsid w:val="00EE30F5"/>
    <w:rsid w:val="00EF000D"/>
    <w:rsid w:val="00F24F50"/>
    <w:rsid w:val="00F545A3"/>
    <w:rsid w:val="00FB5706"/>
    <w:rsid w:val="00FD14D8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843A6B"/>
  <w15:docId w15:val="{E36EA6EE-2CC8-4D55-AC32-6DE9163C2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AF9"/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649D8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649D8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5C79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5C793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44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ERAN~1.I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0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IRENA</cp:lastModifiedBy>
  <cp:revision>2</cp:revision>
  <cp:lastPrinted>2017-05-04T09:32:00Z</cp:lastPrinted>
  <dcterms:created xsi:type="dcterms:W3CDTF">2021-09-15T10:09:00Z</dcterms:created>
  <dcterms:modified xsi:type="dcterms:W3CDTF">2021-09-15T10:09:00Z</dcterms:modified>
</cp:coreProperties>
</file>